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2DDC" w:rsidRDefault="00812DDC">
      <w:r w:rsidRPr="00EE771C">
        <w:rPr>
          <w:noProof/>
          <w:lang w:eastAsia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style="width:415.5pt;height:311.25pt;visibility:visible">
            <v:imagedata r:id="rId4" o:title=""/>
          </v:shape>
        </w:pict>
      </w:r>
      <w:r w:rsidRPr="00EE771C">
        <w:rPr>
          <w:noProof/>
          <w:lang w:eastAsia="en-US"/>
        </w:rPr>
        <w:pict>
          <v:shape id="图片 8" o:spid="_x0000_i1026" type="#_x0000_t75" style="width:410.25pt;height:307.5pt;visibility:visible">
            <v:imagedata r:id="rId5" o:title=""/>
          </v:shape>
        </w:pict>
      </w:r>
    </w:p>
    <w:p w:rsidR="00812DDC" w:rsidRDefault="00812DDC"/>
    <w:p w:rsidR="00812DDC" w:rsidRDefault="00812DDC">
      <w:r w:rsidRPr="00EE771C">
        <w:rPr>
          <w:noProof/>
          <w:lang w:eastAsia="en-US"/>
        </w:rPr>
        <w:pict>
          <v:shape id="图片 3" o:spid="_x0000_i1027" type="#_x0000_t75" style="width:403.5pt;height:302.25pt;visibility:visible">
            <v:imagedata r:id="rId6" o:title=""/>
          </v:shape>
        </w:pict>
      </w:r>
    </w:p>
    <w:p w:rsidR="00812DDC" w:rsidRDefault="00812DDC">
      <w:r w:rsidRPr="00EE771C">
        <w:rPr>
          <w:noProof/>
          <w:lang w:eastAsia="en-US"/>
        </w:rPr>
        <w:pict>
          <v:shape id="图片 4" o:spid="_x0000_i1028" type="#_x0000_t75" style="width:415.5pt;height:311.25pt;visibility:visible">
            <v:imagedata r:id="rId7" o:title=""/>
          </v:shape>
        </w:pict>
      </w:r>
    </w:p>
    <w:p w:rsidR="00812DDC" w:rsidRDefault="00812DDC">
      <w:r w:rsidRPr="00EE771C">
        <w:rPr>
          <w:noProof/>
          <w:lang w:eastAsia="en-US"/>
        </w:rPr>
        <w:pict>
          <v:shape id="图片 2" o:spid="_x0000_i1029" type="#_x0000_t75" style="width:403.5pt;height:302.25pt;visibility:visible">
            <v:imagedata r:id="rId8" o:title=""/>
          </v:shape>
        </w:pict>
      </w:r>
    </w:p>
    <w:p w:rsidR="00812DDC" w:rsidRDefault="00812DDC"/>
    <w:p w:rsidR="00812DDC" w:rsidRDefault="00812DDC">
      <w:r w:rsidRPr="00EE771C">
        <w:rPr>
          <w:noProof/>
          <w:lang w:eastAsia="en-US"/>
        </w:rPr>
        <w:pict>
          <v:shape id="图片 5" o:spid="_x0000_i1030" type="#_x0000_t75" style="width:410.25pt;height:307.5pt;visibility:visible">
            <v:imagedata r:id="rId9" o:title=""/>
          </v:shape>
        </w:pict>
      </w:r>
    </w:p>
    <w:p w:rsidR="00812DDC" w:rsidRDefault="00812DDC">
      <w:r w:rsidRPr="00EE771C">
        <w:rPr>
          <w:noProof/>
          <w:lang w:eastAsia="en-US"/>
        </w:rPr>
        <w:pict>
          <v:shape id="图片 6" o:spid="_x0000_i1031" type="#_x0000_t75" style="width:410.25pt;height:307.5pt;visibility:visible">
            <v:imagedata r:id="rId10" o:title=""/>
          </v:shape>
        </w:pict>
      </w:r>
    </w:p>
    <w:p w:rsidR="00812DDC" w:rsidRDefault="00812DDC">
      <w:r w:rsidRPr="00EE771C">
        <w:rPr>
          <w:noProof/>
          <w:lang w:eastAsia="en-US"/>
        </w:rPr>
        <w:pict>
          <v:shape id="图片 7" o:spid="_x0000_i1032" type="#_x0000_t75" style="width:413.25pt;height:550.5pt;visibility:visible">
            <v:imagedata r:id="rId11" o:title=""/>
          </v:shape>
        </w:pict>
      </w:r>
    </w:p>
    <w:sectPr w:rsidR="00812DDC" w:rsidSect="006D034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??¨¬?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B3B0C"/>
    <w:rsid w:val="001B3B0C"/>
    <w:rsid w:val="00245B7D"/>
    <w:rsid w:val="006A0A50"/>
    <w:rsid w:val="006D0348"/>
    <w:rsid w:val="00812DDC"/>
    <w:rsid w:val="008340CB"/>
    <w:rsid w:val="00A61EC3"/>
    <w:rsid w:val="00EE77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SimSun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0348"/>
    <w:pPr>
      <w:widowControl w:val="0"/>
      <w:jc w:val="both"/>
    </w:pPr>
    <w:rPr>
      <w:kern w:val="2"/>
      <w:sz w:val="21"/>
      <w:lang w:eastAsia="zh-CN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1B3B0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B3B0C"/>
    <w:rPr>
      <w:rFonts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22</TotalTime>
  <Pages>8</Pages>
  <Words>2</Words>
  <Characters>15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DIDOEV@NETVIGATOR.COM</cp:lastModifiedBy>
  <cp:revision>2</cp:revision>
  <dcterms:created xsi:type="dcterms:W3CDTF">2019-08-30T09:51:00Z</dcterms:created>
  <dcterms:modified xsi:type="dcterms:W3CDTF">2019-11-13T15:04:00Z</dcterms:modified>
</cp:coreProperties>
</file>